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235F4" w14:textId="77777777" w:rsidR="0024151B" w:rsidRDefault="0024151B" w:rsidP="0024151B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GODFREY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18EC8D96" w14:textId="77777777" w:rsidR="0024151B" w:rsidRDefault="0024151B" w:rsidP="0024151B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460072F5" w14:textId="77777777" w:rsidR="0024151B" w:rsidRDefault="0024151B" w:rsidP="0024151B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1A46F513" w14:textId="77777777" w:rsidR="0024151B" w:rsidRDefault="0024151B" w:rsidP="0024151B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7 Feb.1485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Brigstock,</w:t>
      </w:r>
    </w:p>
    <w:p w14:paraId="2F34AC1A" w14:textId="77777777" w:rsidR="0024151B" w:rsidRDefault="0024151B" w:rsidP="0024151B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proofErr w:type="spellStart"/>
      <w:r>
        <w:rPr>
          <w:rFonts w:eastAsia="Times New Roman" w:cs="Times New Roman"/>
          <w:szCs w:val="24"/>
        </w:rPr>
        <w:t>Northamptonshire</w:t>
      </w:r>
      <w:proofErr w:type="spellEnd"/>
      <w:r>
        <w:rPr>
          <w:rFonts w:eastAsia="Times New Roman" w:cs="Times New Roman"/>
          <w:szCs w:val="24"/>
        </w:rPr>
        <w:t xml:space="preserve">, into lands of William </w:t>
      </w:r>
      <w:proofErr w:type="spellStart"/>
      <w:r>
        <w:rPr>
          <w:rFonts w:eastAsia="Times New Roman" w:cs="Times New Roman"/>
          <w:szCs w:val="24"/>
        </w:rPr>
        <w:t>Assheby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12BB1EE4" w14:textId="77777777" w:rsidR="0024151B" w:rsidRDefault="0024151B" w:rsidP="0024151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F9CC235" w14:textId="77777777" w:rsidR="0024151B" w:rsidRDefault="0024151B" w:rsidP="0024151B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p.94)</w:t>
      </w:r>
    </w:p>
    <w:p w14:paraId="2BD339A1" w14:textId="77777777" w:rsidR="0024151B" w:rsidRDefault="0024151B" w:rsidP="0024151B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6156AF2D" w14:textId="77777777" w:rsidR="0024151B" w:rsidRDefault="0024151B" w:rsidP="0024151B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558B3B72" w14:textId="77777777" w:rsidR="0024151B" w:rsidRDefault="0024151B" w:rsidP="0024151B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July 2023</w:t>
      </w:r>
    </w:p>
    <w:p w14:paraId="154F0F1E" w14:textId="5974660B" w:rsidR="0024151B" w:rsidRPr="0024151B" w:rsidRDefault="0024151B" w:rsidP="0024151B">
      <w:pPr>
        <w:pStyle w:val="NoSpacing"/>
        <w:tabs>
          <w:tab w:val="left" w:pos="720"/>
          <w:tab w:val="left" w:pos="1440"/>
          <w:tab w:val="left" w:pos="1853"/>
        </w:tabs>
        <w:jc w:val="both"/>
        <w:rPr>
          <w:rFonts w:eastAsia="Times New Roman" w:cs="Times New Roman"/>
          <w:szCs w:val="24"/>
        </w:rPr>
      </w:pPr>
    </w:p>
    <w:p w14:paraId="57F2FC5D" w14:textId="77777777" w:rsidR="00D53515" w:rsidRPr="00D53515" w:rsidRDefault="00D53515" w:rsidP="000A0641">
      <w:pPr>
        <w:pStyle w:val="NoSpacing"/>
        <w:rPr>
          <w:rFonts w:eastAsia="Times New Roman" w:cs="Times New Roman"/>
          <w:szCs w:val="24"/>
        </w:rPr>
      </w:pPr>
    </w:p>
    <w:p w14:paraId="0E33D561" w14:textId="4D11AC6D" w:rsidR="000A0641" w:rsidRPr="00B42716" w:rsidRDefault="000A0641" w:rsidP="00B42716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7D13884E" w14:textId="77777777" w:rsidR="00B42716" w:rsidRPr="00B42716" w:rsidRDefault="00B42716" w:rsidP="00B42716">
      <w:pPr>
        <w:pStyle w:val="NoSpacing"/>
        <w:ind w:left="720" w:hanging="720"/>
        <w:rPr>
          <w:rFonts w:eastAsia="Times New Roman" w:cs="Times New Roman"/>
          <w:szCs w:val="24"/>
        </w:rPr>
      </w:pPr>
    </w:p>
    <w:sectPr w:rsidR="00B42716" w:rsidRPr="00B427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A262F" w14:textId="77777777" w:rsidR="00B42716" w:rsidRDefault="00B42716" w:rsidP="009139A6">
      <w:r>
        <w:separator/>
      </w:r>
    </w:p>
  </w:endnote>
  <w:endnote w:type="continuationSeparator" w:id="0">
    <w:p w14:paraId="6DC3C05A" w14:textId="77777777" w:rsidR="00B42716" w:rsidRDefault="00B427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BB6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159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D6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67C79" w14:textId="77777777" w:rsidR="00B42716" w:rsidRDefault="00B42716" w:rsidP="009139A6">
      <w:r>
        <w:separator/>
      </w:r>
    </w:p>
  </w:footnote>
  <w:footnote w:type="continuationSeparator" w:id="0">
    <w:p w14:paraId="5C1C6B1A" w14:textId="77777777" w:rsidR="00B42716" w:rsidRDefault="00B427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9D7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2A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0D6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716"/>
    <w:rsid w:val="000666E0"/>
    <w:rsid w:val="000A0641"/>
    <w:rsid w:val="00110893"/>
    <w:rsid w:val="001341D8"/>
    <w:rsid w:val="0024151B"/>
    <w:rsid w:val="002510B7"/>
    <w:rsid w:val="005C130B"/>
    <w:rsid w:val="007616EB"/>
    <w:rsid w:val="00826F5C"/>
    <w:rsid w:val="009139A6"/>
    <w:rsid w:val="009448BB"/>
    <w:rsid w:val="00947624"/>
    <w:rsid w:val="00A3176C"/>
    <w:rsid w:val="00AE65F8"/>
    <w:rsid w:val="00B42716"/>
    <w:rsid w:val="00BA00AB"/>
    <w:rsid w:val="00BD0070"/>
    <w:rsid w:val="00CB4ED9"/>
    <w:rsid w:val="00D53515"/>
    <w:rsid w:val="00EB3209"/>
    <w:rsid w:val="00F41096"/>
    <w:rsid w:val="00F5287F"/>
    <w:rsid w:val="00FB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EB1E9"/>
  <w15:chartTrackingRefBased/>
  <w15:docId w15:val="{BA2BBF08-91E1-4B8F-A6AC-72C9DECD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2023-07-07T18:09:00Z</dcterms:created>
  <dcterms:modified xsi:type="dcterms:W3CDTF">2023-07-07T19:56:00Z</dcterms:modified>
</cp:coreProperties>
</file>